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04F4C6" w14:textId="0E7B3C2F" w:rsidR="006B2F86" w:rsidRDefault="002505C8" w:rsidP="00E71FC3">
      <w:pPr>
        <w:pStyle w:val="NoSpacing"/>
      </w:pPr>
      <w:r>
        <w:rPr>
          <w:u w:val="single"/>
        </w:rPr>
        <w:t>William SPYNKE</w:t>
      </w:r>
      <w:r>
        <w:t xml:space="preserve">     </w:t>
      </w:r>
      <w:proofErr w:type="gramStart"/>
      <w:r>
        <w:t xml:space="preserve">   (</w:t>
      </w:r>
      <w:proofErr w:type="gramEnd"/>
      <w:r w:rsidR="0026783B">
        <w:t>d.1502)</w:t>
      </w:r>
    </w:p>
    <w:p w14:paraId="2B2F5A53" w14:textId="77777777" w:rsidR="002505C8" w:rsidRDefault="002505C8" w:rsidP="00E71FC3">
      <w:pPr>
        <w:pStyle w:val="NoSpacing"/>
      </w:pPr>
      <w:r>
        <w:t>Prior of Holy Trinity, Norfolk.</w:t>
      </w:r>
    </w:p>
    <w:p w14:paraId="52A8E882" w14:textId="77777777" w:rsidR="002505C8" w:rsidRDefault="002505C8" w:rsidP="00E71FC3">
      <w:pPr>
        <w:pStyle w:val="NoSpacing"/>
      </w:pPr>
    </w:p>
    <w:p w14:paraId="34ECB292" w14:textId="28C08562" w:rsidR="002505C8" w:rsidRDefault="002505C8" w:rsidP="002505C8">
      <w:pPr>
        <w:pStyle w:val="NoSpacing"/>
      </w:pPr>
    </w:p>
    <w:p w14:paraId="7CC9BDD1" w14:textId="70E26036" w:rsidR="0026783B" w:rsidRDefault="0026783B" w:rsidP="0026783B">
      <w:pPr>
        <w:pStyle w:val="NoSpacing"/>
      </w:pPr>
      <w:r>
        <w:t xml:space="preserve">         1458-9</w:t>
      </w:r>
      <w:r>
        <w:tab/>
        <w:t xml:space="preserve">B.D. Cambridge University.   </w:t>
      </w:r>
      <w:r w:rsidRPr="00C054CE">
        <w:t>(Alumni Cantab. vol.1 part 4 p.1</w:t>
      </w:r>
      <w:r>
        <w:t>3</w:t>
      </w:r>
      <w:r>
        <w:t>6)</w:t>
      </w:r>
    </w:p>
    <w:p w14:paraId="778B61BA" w14:textId="77777777" w:rsidR="002505C8" w:rsidRDefault="002505C8" w:rsidP="002505C8">
      <w:pPr>
        <w:pStyle w:val="NoSpacing"/>
      </w:pPr>
      <w:r>
        <w:t xml:space="preserve">   1488-1502</w:t>
      </w:r>
      <w:r>
        <w:tab/>
        <w:t>He was Prior.</w:t>
      </w:r>
    </w:p>
    <w:p w14:paraId="393122D8" w14:textId="3791E2D7" w:rsidR="002505C8" w:rsidRDefault="002505C8" w:rsidP="002505C8">
      <w:pPr>
        <w:pStyle w:val="NoSpacing"/>
      </w:pPr>
      <w:r>
        <w:tab/>
      </w:r>
      <w:r>
        <w:tab/>
        <w:t>(V.C.H. Norfolk vol. 2 pp.317-328)</w:t>
      </w:r>
    </w:p>
    <w:p w14:paraId="72B8293F" w14:textId="61F05B28" w:rsidR="0026783B" w:rsidRDefault="0026783B" w:rsidP="002505C8">
      <w:pPr>
        <w:pStyle w:val="NoSpacing"/>
      </w:pPr>
      <w:r>
        <w:t xml:space="preserve">  8 Nov.1502</w:t>
      </w:r>
      <w:r>
        <w:tab/>
        <w:t>He died</w:t>
      </w:r>
    </w:p>
    <w:p w14:paraId="2D127F21" w14:textId="77777777" w:rsidR="002505C8" w:rsidRDefault="002505C8" w:rsidP="002505C8">
      <w:pPr>
        <w:pStyle w:val="NoSpacing"/>
      </w:pPr>
    </w:p>
    <w:p w14:paraId="39A3D37B" w14:textId="77777777" w:rsidR="002505C8" w:rsidRDefault="002505C8" w:rsidP="002505C8">
      <w:pPr>
        <w:pStyle w:val="NoSpacing"/>
      </w:pPr>
    </w:p>
    <w:p w14:paraId="5CF4DBE4" w14:textId="5CE600FF" w:rsidR="002505C8" w:rsidRDefault="002505C8" w:rsidP="002505C8">
      <w:pPr>
        <w:pStyle w:val="NoSpacing"/>
      </w:pPr>
      <w:r>
        <w:t>18 March 2017</w:t>
      </w:r>
    </w:p>
    <w:p w14:paraId="7EC10CF3" w14:textId="53409BBA" w:rsidR="0026783B" w:rsidRPr="002505C8" w:rsidRDefault="0026783B" w:rsidP="002505C8">
      <w:pPr>
        <w:pStyle w:val="NoSpacing"/>
      </w:pPr>
      <w:r>
        <w:t>23 February 2021</w:t>
      </w:r>
    </w:p>
    <w:sectPr w:rsidR="0026783B" w:rsidRPr="002505C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3D94A0" w14:textId="77777777" w:rsidR="002505C8" w:rsidRDefault="002505C8" w:rsidP="00E71FC3">
      <w:pPr>
        <w:spacing w:after="0" w:line="240" w:lineRule="auto"/>
      </w:pPr>
      <w:r>
        <w:separator/>
      </w:r>
    </w:p>
  </w:endnote>
  <w:endnote w:type="continuationSeparator" w:id="0">
    <w:p w14:paraId="205FB47D" w14:textId="77777777" w:rsidR="002505C8" w:rsidRDefault="002505C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B9C2D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6FA293" w14:textId="77777777" w:rsidR="002505C8" w:rsidRDefault="002505C8" w:rsidP="00E71FC3">
      <w:pPr>
        <w:spacing w:after="0" w:line="240" w:lineRule="auto"/>
      </w:pPr>
      <w:r>
        <w:separator/>
      </w:r>
    </w:p>
  </w:footnote>
  <w:footnote w:type="continuationSeparator" w:id="0">
    <w:p w14:paraId="76E7338B" w14:textId="77777777" w:rsidR="002505C8" w:rsidRDefault="002505C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5C8"/>
    <w:rsid w:val="001A7C09"/>
    <w:rsid w:val="002505C8"/>
    <w:rsid w:val="0026783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636820"/>
  <w15:chartTrackingRefBased/>
  <w15:docId w15:val="{D5E6008F-BC70-42A9-8A39-EBBD706DB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4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2017-03-18T09:13:00Z</dcterms:created>
  <dcterms:modified xsi:type="dcterms:W3CDTF">2021-02-23T12:51:00Z</dcterms:modified>
</cp:coreProperties>
</file>